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3D" w:rsidRPr="005270BD" w:rsidRDefault="00D0083D" w:rsidP="005270BD">
      <w:pPr>
        <w:spacing w:after="0" w:line="240" w:lineRule="auto"/>
        <w:jc w:val="center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b/>
          <w:bCs/>
          <w:color w:val="000000"/>
          <w:sz w:val="60"/>
          <w:szCs w:val="60"/>
          <w:u w:val="single"/>
        </w:rPr>
        <w:t>Mapping: Seedfolks Locations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 xml:space="preserve">Copy and Paste this document onto a new page on your SEEDFOLKS SITE. Name the page: Locations.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 xml:space="preserve">Next, your assignment is to use an online resource (wolphram alpha, fact monster, or world factbook) to find that following information about each country.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 xml:space="preserve">The following are places that are mentioned in </w:t>
      </w:r>
      <w:r w:rsidRPr="005270BD">
        <w:rPr>
          <w:rFonts w:ascii="Century" w:hAnsi="Century" w:cs="Arial"/>
          <w:b/>
          <w:bCs/>
          <w:i/>
          <w:iCs/>
          <w:color w:val="000000"/>
          <w:sz w:val="23"/>
          <w:szCs w:val="23"/>
        </w:rPr>
        <w:t>Seedfolks</w:t>
      </w: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 xml:space="preserve">.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 xml:space="preserve">5 Countries from </w:t>
      </w:r>
      <w:r w:rsidRPr="005270BD">
        <w:rPr>
          <w:rFonts w:ascii="Century" w:hAnsi="Century" w:cs="Arial"/>
          <w:b/>
          <w:bCs/>
          <w:i/>
          <w:iCs/>
          <w:color w:val="000000"/>
          <w:sz w:val="23"/>
          <w:szCs w:val="23"/>
        </w:rPr>
        <w:t>Virgil, Sae Young, &amp; Curtis</w:t>
      </w:r>
      <w:r w:rsidRPr="005270BD">
        <w:rPr>
          <w:rFonts w:ascii="Century" w:hAnsi="Century"/>
          <w:sz w:val="24"/>
          <w:szCs w:val="24"/>
        </w:rPr>
        <w:br/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>Guatamala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smartTag w:uri="urn:schemas-microsoft-com:office:smarttags" w:element="place">
        <w:smartTag w:uri="urn:schemas-microsoft-com:office:smarttags" w:element="country-region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Vietnam</w:t>
          </w:r>
        </w:smartTag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smartTag w:uri="urn:schemas-microsoft-com:office:smarttags" w:element="place">
        <w:smartTag w:uri="urn:schemas-microsoft-com:office:smarttags" w:element="country-region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North Korea</w:t>
          </w:r>
        </w:smartTag>
      </w:smartTag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smartTag w:uri="urn:schemas-microsoft-com:office:smarttags" w:element="place">
        <w:smartTag w:uri="urn:schemas-microsoft-com:office:smarttags" w:element="country-region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South Korea</w:t>
          </w:r>
        </w:smartTag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smartTag w:uri="urn:schemas-microsoft-com:office:smarttags" w:element="place">
        <w:smartTag w:uri="urn:schemas-microsoft-com:office:smarttags" w:element="country-region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Greece</w:t>
          </w:r>
        </w:smartTag>
      </w:smartTag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>For each Country...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>Find and name th</w:t>
      </w:r>
      <w:r>
        <w:rPr>
          <w:rFonts w:ascii="Century" w:hAnsi="Century" w:cs="Arial"/>
          <w:color w:val="000000"/>
          <w:sz w:val="23"/>
          <w:szCs w:val="23"/>
        </w:rPr>
        <w:t>e head of government (</w:t>
      </w:r>
      <w:bookmarkStart w:id="0" w:name="_GoBack"/>
      <w:bookmarkEnd w:id="0"/>
      <w:r w:rsidRPr="005270BD">
        <w:rPr>
          <w:rFonts w:ascii="Century" w:hAnsi="Century" w:cs="Arial"/>
          <w:color w:val="000000"/>
          <w:sz w:val="23"/>
          <w:szCs w:val="23"/>
        </w:rPr>
        <w:t>president, prime minister, queen, etc.)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>Define the political system of the government (example</w:t>
      </w:r>
      <w:r>
        <w:rPr>
          <w:rFonts w:ascii="Century" w:hAnsi="Century" w:cs="Arial"/>
          <w:color w:val="000000"/>
          <w:sz w:val="23"/>
          <w:szCs w:val="23"/>
        </w:rPr>
        <w:t xml:space="preserve">: </w:t>
      </w:r>
      <w:smartTag w:uri="urn:schemas-microsoft-com:office:smarttags" w:element="place">
        <w:smartTag w:uri="urn:schemas-microsoft-com:office:smarttags" w:element="country-region">
          <w:r>
            <w:rPr>
              <w:rFonts w:ascii="Century" w:hAnsi="Century" w:cs="Arial"/>
              <w:color w:val="000000"/>
              <w:sz w:val="23"/>
              <w:szCs w:val="23"/>
            </w:rPr>
            <w:t>United states</w:t>
          </w:r>
        </w:smartTag>
      </w:smartTag>
      <w:r>
        <w:rPr>
          <w:rFonts w:ascii="Century" w:hAnsi="Century" w:cs="Arial"/>
          <w:color w:val="000000"/>
          <w:sz w:val="23"/>
          <w:szCs w:val="23"/>
        </w:rPr>
        <w:t xml:space="preserve"> is a presidential legislative democracy</w:t>
      </w:r>
      <w:r w:rsidRPr="005270BD">
        <w:rPr>
          <w:rFonts w:ascii="Century" w:hAnsi="Century" w:cs="Arial"/>
          <w:color w:val="000000"/>
          <w:sz w:val="23"/>
          <w:szCs w:val="23"/>
        </w:rPr>
        <w:t xml:space="preserve">) 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>Find the yearly G.D.P. (gross domestic product)-- meaning how much money the country gain</w:t>
      </w:r>
      <w:r>
        <w:rPr>
          <w:rFonts w:ascii="Century" w:hAnsi="Century" w:cs="Arial"/>
          <w:color w:val="000000"/>
          <w:sz w:val="23"/>
          <w:szCs w:val="23"/>
        </w:rPr>
        <w:t>s</w:t>
      </w:r>
      <w:r w:rsidRPr="005270BD">
        <w:rPr>
          <w:rFonts w:ascii="Century" w:hAnsi="Century" w:cs="Arial"/>
          <w:color w:val="000000"/>
          <w:sz w:val="23"/>
          <w:szCs w:val="23"/>
        </w:rPr>
        <w:t xml:space="preserve"> each year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Find and name the capital city of each country 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Find the longitude and latitude of the capital city (two coordinates) 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Find  the total land area of the country 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Find the total population of the country 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Find the average life expectancy 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Find the literacy rate </w:t>
      </w:r>
    </w:p>
    <w:p w:rsidR="00D0083D" w:rsidRPr="005270BD" w:rsidRDefault="00D0083D" w:rsidP="005270BD">
      <w:pPr>
        <w:numPr>
          <w:ilvl w:val="0"/>
          <w:numId w:val="1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Name a geographic wonder, famous geographic landmark, natural attraction in each country (example: Mount Everest in </w:t>
      </w:r>
      <w:smartTag w:uri="urn:schemas-microsoft-com:office:smarttags" w:element="place">
        <w:smartTag w:uri="urn:schemas-microsoft-com:office:smarttags" w:element="country-region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Nepal</w:t>
          </w:r>
        </w:smartTag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) </w:t>
      </w:r>
    </w:p>
    <w:p w:rsidR="00D0083D" w:rsidRPr="005270BD" w:rsidRDefault="00D0083D" w:rsidP="005270BD">
      <w:pPr>
        <w:spacing w:after="0" w:line="240" w:lineRule="auto"/>
        <w:rPr>
          <w:rFonts w:ascii="Century" w:hAnsi="Century" w:cs="Arial"/>
          <w:b/>
          <w:bCs/>
          <w:color w:val="000000"/>
          <w:sz w:val="23"/>
          <w:szCs w:val="23"/>
        </w:rPr>
      </w:pP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 xml:space="preserve">Next, for each state find: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</w:p>
    <w:p w:rsidR="00D0083D" w:rsidRPr="005270BD" w:rsidRDefault="00D0083D" w:rsidP="005270BD">
      <w:pPr>
        <w:numPr>
          <w:ilvl w:val="0"/>
          <w:numId w:val="2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The state capital </w:t>
      </w:r>
    </w:p>
    <w:p w:rsidR="00D0083D" w:rsidRPr="005270BD" w:rsidRDefault="00D0083D" w:rsidP="005270BD">
      <w:pPr>
        <w:numPr>
          <w:ilvl w:val="0"/>
          <w:numId w:val="2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The names of the two senators </w:t>
      </w:r>
    </w:p>
    <w:p w:rsidR="00D0083D" w:rsidRPr="005270BD" w:rsidRDefault="00D0083D" w:rsidP="005270BD">
      <w:pPr>
        <w:numPr>
          <w:ilvl w:val="0"/>
          <w:numId w:val="2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The # of representatives in the House of Representatives </w:t>
      </w:r>
    </w:p>
    <w:p w:rsidR="00D0083D" w:rsidRPr="005270BD" w:rsidRDefault="00D0083D" w:rsidP="005270BD">
      <w:pPr>
        <w:numPr>
          <w:ilvl w:val="0"/>
          <w:numId w:val="2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The population of the state </w:t>
      </w:r>
    </w:p>
    <w:p w:rsidR="00D0083D" w:rsidRPr="005270BD" w:rsidRDefault="00D0083D" w:rsidP="005270BD">
      <w:pPr>
        <w:numPr>
          <w:ilvl w:val="0"/>
          <w:numId w:val="2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A geographical landmark (i.e. The </w:t>
      </w:r>
      <w:smartTag w:uri="urn:schemas-microsoft-com:office:smarttags" w:element="place">
        <w:r w:rsidRPr="005270BD">
          <w:rPr>
            <w:rFonts w:ascii="Century" w:hAnsi="Century" w:cs="Arial"/>
            <w:color w:val="000000"/>
            <w:sz w:val="23"/>
            <w:szCs w:val="23"/>
          </w:rPr>
          <w:t>Grand Canyon</w:t>
        </w:r>
      </w:smartTag>
      <w:r w:rsidRPr="005270BD">
        <w:rPr>
          <w:rFonts w:ascii="Century" w:hAnsi="Century" w:cs="Arial"/>
          <w:color w:val="000000"/>
          <w:sz w:val="23"/>
          <w:szCs w:val="23"/>
        </w:rPr>
        <w:t>, The Green Mountains, etc.)</w:t>
      </w:r>
    </w:p>
    <w:p w:rsidR="00D0083D" w:rsidRPr="005270BD" w:rsidRDefault="00D0083D" w:rsidP="005270BD">
      <w:pPr>
        <w:numPr>
          <w:ilvl w:val="0"/>
          <w:numId w:val="2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>The date in which the state joined the union (</w:t>
      </w:r>
      <w:smartTag w:uri="urn:schemas-microsoft-com:office:smarttags" w:element="place">
        <w:smartTag w:uri="urn:schemas-microsoft-com:office:smarttags" w:element="State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Vermont-</w:t>
          </w:r>
        </w:smartTag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 March 4th, 1791) </w:t>
      </w:r>
    </w:p>
    <w:p w:rsidR="00D0083D" w:rsidRPr="005270BD" w:rsidRDefault="00D0083D" w:rsidP="005270BD">
      <w:pPr>
        <w:numPr>
          <w:ilvl w:val="0"/>
          <w:numId w:val="2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The total area of each state </w:t>
      </w:r>
    </w:p>
    <w:p w:rsidR="00D0083D" w:rsidRPr="005270BD" w:rsidRDefault="00D0083D" w:rsidP="005270BD">
      <w:pPr>
        <w:numPr>
          <w:ilvl w:val="0"/>
          <w:numId w:val="2"/>
        </w:numPr>
        <w:spacing w:after="0" w:line="480" w:lineRule="auto"/>
        <w:textAlignment w:val="baseline"/>
        <w:rPr>
          <w:rFonts w:ascii="Century" w:hAnsi="Century" w:cs="Arial"/>
          <w:color w:val="000000"/>
          <w:sz w:val="23"/>
          <w:szCs w:val="23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And finally, the state motto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 xml:space="preserve">3 States: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smartTag w:uri="urn:schemas-microsoft-com:office:smarttags" w:element="State">
        <w:r w:rsidRPr="005270BD">
          <w:rPr>
            <w:rFonts w:ascii="Century" w:hAnsi="Century" w:cs="Arial"/>
            <w:color w:val="000000"/>
            <w:sz w:val="23"/>
            <w:szCs w:val="23"/>
          </w:rPr>
          <w:t>Ohio</w:t>
        </w:r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U.S.A.</w:t>
          </w:r>
        </w:smartTag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 x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smartTag w:uri="urn:schemas-microsoft-com:office:smarttags" w:element="State">
        <w:r w:rsidRPr="005270BD">
          <w:rPr>
            <w:rFonts w:ascii="Century" w:hAnsi="Century" w:cs="Arial"/>
            <w:color w:val="000000"/>
            <w:sz w:val="23"/>
            <w:szCs w:val="23"/>
          </w:rPr>
          <w:t>Louisiana</w:t>
        </w:r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U.S.A.</w:t>
          </w:r>
        </w:smartTag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smartTag w:uri="urn:schemas-microsoft-com:office:smarttags" w:element="State">
        <w:r w:rsidRPr="005270BD">
          <w:rPr>
            <w:rFonts w:ascii="Century" w:hAnsi="Century" w:cs="Arial"/>
            <w:color w:val="000000"/>
            <w:sz w:val="23"/>
            <w:szCs w:val="23"/>
          </w:rPr>
          <w:t>Colorado</w:t>
        </w:r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5270BD">
            <w:rPr>
              <w:rFonts w:ascii="Century" w:hAnsi="Century" w:cs="Arial"/>
              <w:color w:val="000000"/>
              <w:sz w:val="23"/>
              <w:szCs w:val="23"/>
            </w:rPr>
            <w:t>U.S.A.</w:t>
          </w:r>
        </w:smartTag>
      </w:smartTag>
      <w:r w:rsidRPr="005270BD">
        <w:rPr>
          <w:rFonts w:ascii="Century" w:hAnsi="Century" w:cs="Arial"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</w:p>
    <w:p w:rsidR="00D0083D" w:rsidRDefault="00D0083D" w:rsidP="005270BD">
      <w:pPr>
        <w:spacing w:after="0" w:line="240" w:lineRule="auto"/>
        <w:rPr>
          <w:rFonts w:ascii="Century" w:hAnsi="Century" w:cs="Arial"/>
          <w:color w:val="000000"/>
          <w:sz w:val="23"/>
          <w:szCs w:val="23"/>
          <w:u w:val="single"/>
        </w:rPr>
      </w:pP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  <w:r>
        <w:rPr>
          <w:rFonts w:ascii="Century" w:hAnsi="Century" w:cs="Arial"/>
          <w:color w:val="000000"/>
          <w:sz w:val="23"/>
          <w:szCs w:val="23"/>
          <w:u w:val="single"/>
        </w:rPr>
        <w:tab/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  <w:u w:val="single"/>
        </w:rPr>
      </w:pP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color w:val="000000"/>
          <w:sz w:val="23"/>
          <w:szCs w:val="23"/>
        </w:rPr>
        <w:t xml:space="preserve">The following are </w:t>
      </w: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>ALL</w:t>
      </w:r>
      <w:r w:rsidRPr="005270BD">
        <w:rPr>
          <w:rFonts w:ascii="Century" w:hAnsi="Century" w:cs="Arial"/>
          <w:color w:val="000000"/>
          <w:sz w:val="23"/>
          <w:szCs w:val="23"/>
        </w:rPr>
        <w:t xml:space="preserve"> of the locations mentioned in Seedfolks. You </w:t>
      </w:r>
      <w:r w:rsidRPr="005270BD">
        <w:rPr>
          <w:rFonts w:ascii="Century" w:hAnsi="Century" w:cs="Arial"/>
          <w:b/>
          <w:bCs/>
          <w:color w:val="000000"/>
          <w:sz w:val="23"/>
          <w:szCs w:val="23"/>
        </w:rPr>
        <w:t>DO NOT</w:t>
      </w:r>
      <w:r w:rsidRPr="005270BD">
        <w:rPr>
          <w:rFonts w:ascii="Century" w:hAnsi="Century" w:cs="Arial"/>
          <w:color w:val="000000"/>
          <w:sz w:val="23"/>
          <w:szCs w:val="23"/>
        </w:rPr>
        <w:t xml:space="preserve"> have to answer the questions about these….yet. But, copy and paste this list onto your website. As we continue to read, we will work on finding</w:t>
      </w:r>
      <w:r>
        <w:rPr>
          <w:rFonts w:ascii="Century" w:hAnsi="Century" w:cs="Arial"/>
          <w:color w:val="000000"/>
          <w:sz w:val="23"/>
          <w:szCs w:val="23"/>
        </w:rPr>
        <w:t xml:space="preserve"> information about each</w:t>
      </w:r>
      <w:r w:rsidRPr="005270BD">
        <w:rPr>
          <w:rFonts w:ascii="Century" w:hAnsi="Century" w:cs="Arial"/>
          <w:color w:val="000000"/>
          <w:sz w:val="23"/>
          <w:szCs w:val="23"/>
        </w:rPr>
        <w:t xml:space="preserve">.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>Countries: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China</w:t>
        </w:r>
      </w:smartTag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India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Egypt</w:t>
        </w:r>
      </w:smartTag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Romania</w:t>
        </w:r>
      </w:smartTag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Italy</w:t>
        </w:r>
      </w:smartTag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Spain</w:t>
        </w:r>
      </w:smartTag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Germany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England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Poland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Mexico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Cambodia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Puerto Rico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Jamaica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Cuba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3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Canada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/>
          <w:sz w:val="24"/>
          <w:szCs w:val="24"/>
        </w:rPr>
        <w:br/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States: </w:t>
      </w:r>
    </w:p>
    <w:p w:rsidR="00D0083D" w:rsidRPr="005270BD" w:rsidRDefault="00D0083D" w:rsidP="005270BD">
      <w:pPr>
        <w:spacing w:after="0" w:line="240" w:lineRule="auto"/>
        <w:rPr>
          <w:rFonts w:ascii="Century" w:hAnsi="Century"/>
          <w:sz w:val="24"/>
          <w:szCs w:val="24"/>
        </w:rPr>
      </w:pPr>
    </w:p>
    <w:p w:rsidR="00D0083D" w:rsidRPr="005270BD" w:rsidRDefault="00D0083D" w:rsidP="005270BD">
      <w:pPr>
        <w:numPr>
          <w:ilvl w:val="0"/>
          <w:numId w:val="4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Georgia, </w:t>
      </w: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U.S.A.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4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Michigan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, </w:t>
      </w: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U.S.A.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Default="00D0083D" w:rsidP="005270BD">
      <w:pPr>
        <w:numPr>
          <w:ilvl w:val="0"/>
          <w:numId w:val="4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Kentucky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, </w:t>
      </w:r>
      <w:smartTag w:uri="urn:schemas-microsoft-com:office:smarttags" w:element="country-region">
        <w:r w:rsidRPr="005270BD">
          <w:rPr>
            <w:rFonts w:ascii="Century" w:hAnsi="Century" w:cs="Arial"/>
            <w:i/>
            <w:iCs/>
            <w:color w:val="000000"/>
            <w:sz w:val="23"/>
            <w:szCs w:val="23"/>
          </w:rPr>
          <w:t>U.S.A.</w:t>
        </w:r>
      </w:smartTag>
      <w:r w:rsidRPr="005270BD">
        <w:rPr>
          <w:rFonts w:ascii="Century" w:hAnsi="Century" w:cs="Arial"/>
          <w:i/>
          <w:iCs/>
          <w:color w:val="000000"/>
          <w:sz w:val="23"/>
          <w:szCs w:val="23"/>
        </w:rPr>
        <w:t xml:space="preserve"> </w:t>
      </w:r>
    </w:p>
    <w:p w:rsidR="00D0083D" w:rsidRPr="005270BD" w:rsidRDefault="00D0083D" w:rsidP="005270BD">
      <w:pPr>
        <w:numPr>
          <w:ilvl w:val="0"/>
          <w:numId w:val="4"/>
        </w:numPr>
        <w:spacing w:after="0" w:line="240" w:lineRule="auto"/>
        <w:textAlignment w:val="baseline"/>
        <w:rPr>
          <w:rFonts w:ascii="Century" w:hAnsi="Century" w:cs="Arial"/>
          <w:i/>
          <w:iCs/>
          <w:color w:val="000000"/>
          <w:sz w:val="23"/>
          <w:szCs w:val="23"/>
        </w:rPr>
      </w:pPr>
      <w:r>
        <w:rPr>
          <w:rFonts w:ascii="Century" w:hAnsi="Century" w:cs="Arial"/>
          <w:i/>
          <w:iCs/>
          <w:color w:val="000000"/>
          <w:sz w:val="23"/>
          <w:szCs w:val="23"/>
        </w:rPr>
        <w:t xml:space="preserve">Tennessee, U.S.A. </w:t>
      </w:r>
    </w:p>
    <w:p w:rsidR="00D0083D" w:rsidRPr="005270BD" w:rsidRDefault="00D0083D">
      <w:pPr>
        <w:rPr>
          <w:rFonts w:ascii="Century" w:hAnsi="Century"/>
        </w:rPr>
      </w:pPr>
    </w:p>
    <w:sectPr w:rsidR="00D0083D" w:rsidRPr="005270BD" w:rsidSect="00D52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D5E46"/>
    <w:multiLevelType w:val="multilevel"/>
    <w:tmpl w:val="DE42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214149"/>
    <w:multiLevelType w:val="multilevel"/>
    <w:tmpl w:val="969E9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D1E19A8"/>
    <w:multiLevelType w:val="multilevel"/>
    <w:tmpl w:val="DDC4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2A6066"/>
    <w:multiLevelType w:val="multilevel"/>
    <w:tmpl w:val="FC145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0BD"/>
    <w:rsid w:val="0008577D"/>
    <w:rsid w:val="002E7F45"/>
    <w:rsid w:val="00333436"/>
    <w:rsid w:val="005270BD"/>
    <w:rsid w:val="006E0D92"/>
    <w:rsid w:val="00D0083D"/>
    <w:rsid w:val="00D5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11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27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5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307</Words>
  <Characters>1755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</dc:creator>
  <cp:keywords/>
  <dc:description/>
  <cp:lastModifiedBy>drossell</cp:lastModifiedBy>
  <cp:revision>3</cp:revision>
  <dcterms:created xsi:type="dcterms:W3CDTF">2013-10-11T13:14:00Z</dcterms:created>
  <dcterms:modified xsi:type="dcterms:W3CDTF">2013-12-02T12:50:00Z</dcterms:modified>
</cp:coreProperties>
</file>